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58A15" w14:textId="77777777" w:rsidR="00F04155" w:rsidRDefault="00F04155" w:rsidP="00F041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MARVIN (</w:t>
      </w:r>
      <w:proofErr w:type="gramStart"/>
      <w:r>
        <w:rPr>
          <w:rFonts w:cs="Times New Roman"/>
          <w:szCs w:val="24"/>
          <w:u w:val="single"/>
        </w:rPr>
        <w:t>MERVYN)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 (1430-1475)</w:t>
      </w:r>
    </w:p>
    <w:p w14:paraId="111F3241" w14:textId="77777777" w:rsidR="00F04155" w:rsidRDefault="00F04155" w:rsidP="00F041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Ipswich.</w:t>
      </w:r>
    </w:p>
    <w:p w14:paraId="74D7AD5E" w14:textId="77777777" w:rsidR="00F04155" w:rsidRDefault="00F04155" w:rsidP="00F04155">
      <w:pPr>
        <w:pStyle w:val="NoSpacing"/>
        <w:rPr>
          <w:rFonts w:cs="Times New Roman"/>
          <w:szCs w:val="24"/>
        </w:rPr>
      </w:pPr>
    </w:p>
    <w:p w14:paraId="1122F37A" w14:textId="77777777" w:rsidR="00F04155" w:rsidRDefault="00F04155" w:rsidP="00F04155">
      <w:pPr>
        <w:pStyle w:val="NoSpacing"/>
        <w:rPr>
          <w:rFonts w:cs="Times New Roman"/>
          <w:szCs w:val="24"/>
        </w:rPr>
      </w:pPr>
    </w:p>
    <w:p w14:paraId="04E33A68" w14:textId="77777777" w:rsidR="00F04155" w:rsidRDefault="00F04155" w:rsidP="00F041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= Matilda </w:t>
      </w:r>
      <w:proofErr w:type="spellStart"/>
      <w:r>
        <w:rPr>
          <w:rFonts w:cs="Times New Roman"/>
          <w:szCs w:val="24"/>
        </w:rPr>
        <w:t>Jone</w:t>
      </w:r>
      <w:proofErr w:type="spellEnd"/>
      <w:r>
        <w:rPr>
          <w:rFonts w:cs="Times New Roman"/>
          <w:szCs w:val="24"/>
        </w:rPr>
        <w:t>(q.v.).</w:t>
      </w:r>
    </w:p>
    <w:p w14:paraId="1C446C45" w14:textId="77777777" w:rsidR="00F04155" w:rsidRDefault="00F04155" w:rsidP="00F041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(“UK and Ireland, Find A Grave Index, 1300s – current”)</w:t>
      </w:r>
    </w:p>
    <w:p w14:paraId="07FA474C" w14:textId="77777777" w:rsidR="00F04155" w:rsidRDefault="00F04155" w:rsidP="00F041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John(q.v.).   (ibid.)</w:t>
      </w:r>
    </w:p>
    <w:p w14:paraId="278DD2E0" w14:textId="77777777" w:rsidR="00F04155" w:rsidRDefault="00F04155" w:rsidP="00F04155">
      <w:pPr>
        <w:pStyle w:val="NoSpacing"/>
        <w:rPr>
          <w:rFonts w:cs="Times New Roman"/>
          <w:szCs w:val="24"/>
        </w:rPr>
      </w:pPr>
    </w:p>
    <w:p w14:paraId="06DFB1EC" w14:textId="77777777" w:rsidR="00F04155" w:rsidRDefault="00F04155" w:rsidP="00F04155">
      <w:pPr>
        <w:pStyle w:val="NoSpacing"/>
        <w:rPr>
          <w:rFonts w:cs="Times New Roman"/>
          <w:szCs w:val="24"/>
        </w:rPr>
      </w:pPr>
    </w:p>
    <w:p w14:paraId="4EB95658" w14:textId="77777777" w:rsidR="00F04155" w:rsidRDefault="00F04155" w:rsidP="00F041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1452</w:t>
      </w:r>
      <w:r>
        <w:rPr>
          <w:rFonts w:cs="Times New Roman"/>
          <w:szCs w:val="24"/>
        </w:rPr>
        <w:tab/>
        <w:t>He and Matilda were married.  (FamilySearch)</w:t>
      </w:r>
    </w:p>
    <w:p w14:paraId="37323CDE" w14:textId="77777777" w:rsidR="00F04155" w:rsidRDefault="00F04155" w:rsidP="00F041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Sep.1475</w:t>
      </w:r>
      <w:r>
        <w:rPr>
          <w:rFonts w:cs="Times New Roman"/>
          <w:szCs w:val="24"/>
        </w:rPr>
        <w:tab/>
        <w:t>Died.   (“UK and Ireland, Find A Grave Index, 1300s – current”)</w:t>
      </w:r>
    </w:p>
    <w:p w14:paraId="1D55F4C1" w14:textId="77777777" w:rsidR="00F04155" w:rsidRDefault="00F04155" w:rsidP="00F04155">
      <w:pPr>
        <w:pStyle w:val="NoSpacing"/>
        <w:rPr>
          <w:rFonts w:cs="Times New Roman"/>
          <w:szCs w:val="24"/>
        </w:rPr>
      </w:pPr>
    </w:p>
    <w:p w14:paraId="059B5D5E" w14:textId="77777777" w:rsidR="00F04155" w:rsidRDefault="00F04155" w:rsidP="00F04155">
      <w:pPr>
        <w:pStyle w:val="NoSpacing"/>
        <w:rPr>
          <w:rFonts w:cs="Times New Roman"/>
          <w:szCs w:val="24"/>
        </w:rPr>
      </w:pPr>
    </w:p>
    <w:p w14:paraId="34599D0A" w14:textId="77777777" w:rsidR="00F04155" w:rsidRDefault="00F04155" w:rsidP="00F041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September 2023</w:t>
      </w:r>
    </w:p>
    <w:p w14:paraId="01BDB50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9D1EE" w14:textId="77777777" w:rsidR="00F04155" w:rsidRDefault="00F04155" w:rsidP="009139A6">
      <w:r>
        <w:separator/>
      </w:r>
    </w:p>
  </w:endnote>
  <w:endnote w:type="continuationSeparator" w:id="0">
    <w:p w14:paraId="27282863" w14:textId="77777777" w:rsidR="00F04155" w:rsidRDefault="00F041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295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D0F3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55F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790DB" w14:textId="77777777" w:rsidR="00F04155" w:rsidRDefault="00F04155" w:rsidP="009139A6">
      <w:r>
        <w:separator/>
      </w:r>
    </w:p>
  </w:footnote>
  <w:footnote w:type="continuationSeparator" w:id="0">
    <w:p w14:paraId="52204D21" w14:textId="77777777" w:rsidR="00F04155" w:rsidRDefault="00F041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63A8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6EB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FC85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15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04155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4F0DB"/>
  <w15:chartTrackingRefBased/>
  <w15:docId w15:val="{E2A308E8-2EAA-4F63-A377-8C9B4292F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2023-09-30T06:30:00Z</dcterms:created>
  <dcterms:modified xsi:type="dcterms:W3CDTF">2023-09-30T06:30:00Z</dcterms:modified>
</cp:coreProperties>
</file>